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ACEDD" w14:textId="2DB4D007" w:rsidR="003C6EED" w:rsidRPr="0055690A" w:rsidRDefault="003C6EED" w:rsidP="003C6EE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 xml:space="preserve">3GPP TSG-RAN WG3 </w:t>
      </w:r>
      <w:r w:rsidR="00BC65EB">
        <w:rPr>
          <w:b/>
          <w:noProof/>
          <w:sz w:val="24"/>
        </w:rPr>
        <w:t xml:space="preserve">Meeting </w:t>
      </w:r>
      <w:r w:rsidRPr="00911A38">
        <w:rPr>
          <w:b/>
          <w:noProof/>
          <w:sz w:val="24"/>
        </w:rPr>
        <w:t>#10</w:t>
      </w:r>
      <w:r>
        <w:rPr>
          <w:b/>
          <w:noProof/>
          <w:sz w:val="24"/>
        </w:rPr>
        <w:t>3</w:t>
      </w:r>
      <w:r w:rsidRPr="00911A38">
        <w:rPr>
          <w:b/>
          <w:noProof/>
          <w:sz w:val="24"/>
        </w:rPr>
        <w:tab/>
      </w:r>
      <w:r w:rsidR="00A9495A" w:rsidRPr="00A9495A">
        <w:rPr>
          <w:b/>
          <w:noProof/>
          <w:sz w:val="24"/>
        </w:rPr>
        <w:t>R3-190749</w:t>
      </w:r>
    </w:p>
    <w:p w14:paraId="4C8ED551" w14:textId="77777777" w:rsidR="003C6EED" w:rsidRDefault="003C6EED" w:rsidP="003C6EED">
      <w:pPr>
        <w:pStyle w:val="3GPPHeader"/>
        <w:rPr>
          <w:noProof/>
        </w:rPr>
      </w:pPr>
      <w:r>
        <w:rPr>
          <w:noProof/>
        </w:rPr>
        <w:t>Athens, Greece, 25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February – 1</w:t>
      </w:r>
      <w:r w:rsidRPr="00B00A15">
        <w:rPr>
          <w:noProof/>
          <w:vertAlign w:val="superscript"/>
        </w:rPr>
        <w:t>st</w:t>
      </w:r>
      <w:r>
        <w:rPr>
          <w:noProof/>
        </w:rPr>
        <w:t xml:space="preserve"> March</w:t>
      </w:r>
    </w:p>
    <w:p w14:paraId="1E9A66F5" w14:textId="77777777" w:rsidR="003C6EED" w:rsidRPr="00E72AEA" w:rsidRDefault="003C6EED" w:rsidP="003C6EED">
      <w:pPr>
        <w:pStyle w:val="Header"/>
        <w:rPr>
          <w:bCs w:val="0"/>
          <w:noProof w:val="0"/>
          <w:sz w:val="22"/>
          <w:szCs w:val="22"/>
        </w:rPr>
      </w:pPr>
    </w:p>
    <w:p w14:paraId="246C9960" w14:textId="77777777" w:rsidR="003C6EED" w:rsidRPr="00E72AEA" w:rsidRDefault="003C6EED" w:rsidP="003C6EED">
      <w:pPr>
        <w:pStyle w:val="Header"/>
        <w:rPr>
          <w:bCs w:val="0"/>
          <w:noProof w:val="0"/>
          <w:sz w:val="22"/>
          <w:szCs w:val="22"/>
        </w:rPr>
      </w:pPr>
    </w:p>
    <w:p w14:paraId="7544BF94" w14:textId="165D1164" w:rsidR="003C6EED" w:rsidRPr="00E72AEA" w:rsidRDefault="003C6EED" w:rsidP="003C6EED">
      <w:pPr>
        <w:pStyle w:val="CRCoverPage"/>
        <w:tabs>
          <w:tab w:val="left" w:pos="1985"/>
        </w:tabs>
        <w:rPr>
          <w:rFonts w:cs="Arial"/>
          <w:b/>
          <w:bCs/>
          <w:sz w:val="22"/>
          <w:szCs w:val="22"/>
          <w:lang w:eastAsia="ja-JP"/>
        </w:rPr>
      </w:pPr>
      <w:r w:rsidRPr="00E72AEA">
        <w:rPr>
          <w:rFonts w:cs="Arial"/>
          <w:b/>
          <w:bCs/>
          <w:sz w:val="22"/>
          <w:szCs w:val="22"/>
        </w:rPr>
        <w:t>Agenda item:</w:t>
      </w:r>
      <w:r w:rsidRPr="00E72AEA">
        <w:rPr>
          <w:rFonts w:cs="Arial"/>
          <w:b/>
          <w:bCs/>
          <w:sz w:val="22"/>
          <w:szCs w:val="22"/>
        </w:rPr>
        <w:tab/>
      </w:r>
      <w:r w:rsidR="00CC1FF3" w:rsidRPr="00CC1FF3">
        <w:rPr>
          <w:rFonts w:cs="Arial"/>
          <w:b/>
          <w:bCs/>
          <w:sz w:val="22"/>
          <w:szCs w:val="22"/>
        </w:rPr>
        <w:t>09.3.17</w:t>
      </w:r>
    </w:p>
    <w:p w14:paraId="69768A72" w14:textId="77777777" w:rsidR="003C6EED" w:rsidRPr="00E72AEA" w:rsidRDefault="003C6EED" w:rsidP="003C6EED">
      <w:pPr>
        <w:tabs>
          <w:tab w:val="left" w:pos="1985"/>
        </w:tabs>
        <w:ind w:left="1985" w:hanging="1985"/>
        <w:rPr>
          <w:rFonts w:cs="Arial"/>
          <w:b/>
          <w:bCs/>
          <w:sz w:val="22"/>
          <w:szCs w:val="22"/>
        </w:rPr>
      </w:pPr>
      <w:r w:rsidRPr="00E72AEA">
        <w:rPr>
          <w:rFonts w:cs="Arial"/>
          <w:b/>
          <w:bCs/>
          <w:sz w:val="22"/>
          <w:szCs w:val="22"/>
        </w:rPr>
        <w:t>Source:</w:t>
      </w:r>
      <w:r w:rsidRPr="00E72AEA">
        <w:rPr>
          <w:rFonts w:cs="Arial"/>
          <w:b/>
          <w:bCs/>
          <w:sz w:val="22"/>
          <w:szCs w:val="22"/>
        </w:rPr>
        <w:tab/>
        <w:t>Ericsson</w:t>
      </w:r>
    </w:p>
    <w:p w14:paraId="03AA3705" w14:textId="2EBE5CB3" w:rsidR="003C6EED" w:rsidRPr="00716989" w:rsidRDefault="003C6EED" w:rsidP="003C6EED">
      <w:pPr>
        <w:ind w:left="1985" w:hanging="1985"/>
        <w:rPr>
          <w:rFonts w:cs="Arial"/>
          <w:b/>
          <w:bCs/>
          <w:sz w:val="22"/>
          <w:szCs w:val="22"/>
        </w:rPr>
      </w:pPr>
      <w:r w:rsidRPr="00716989">
        <w:rPr>
          <w:rFonts w:cs="Arial"/>
          <w:b/>
          <w:bCs/>
          <w:sz w:val="22"/>
          <w:szCs w:val="22"/>
        </w:rPr>
        <w:t>Title:</w:t>
      </w:r>
      <w:r w:rsidRPr="00716989">
        <w:rPr>
          <w:rFonts w:cs="Arial"/>
          <w:b/>
          <w:bCs/>
          <w:sz w:val="22"/>
          <w:szCs w:val="22"/>
        </w:rPr>
        <w:tab/>
      </w:r>
      <w:r w:rsidR="00716989" w:rsidRPr="00716989">
        <w:rPr>
          <w:b/>
          <w:sz w:val="22"/>
          <w:szCs w:val="22"/>
        </w:rPr>
        <w:t xml:space="preserve">Activity Notification Level in the </w:t>
      </w:r>
      <w:r w:rsidR="00243094">
        <w:rPr>
          <w:b/>
          <w:sz w:val="22"/>
          <w:szCs w:val="22"/>
        </w:rPr>
        <w:t xml:space="preserve">Bearer </w:t>
      </w:r>
      <w:r w:rsidR="00716989" w:rsidRPr="00716989">
        <w:rPr>
          <w:b/>
          <w:sz w:val="22"/>
          <w:szCs w:val="22"/>
        </w:rPr>
        <w:t>Context Modification procedure</w:t>
      </w:r>
    </w:p>
    <w:p w14:paraId="340D7B1B" w14:textId="4DA7FB28" w:rsidR="003C6EED" w:rsidRPr="00E72AEA" w:rsidRDefault="003C6EED" w:rsidP="003C6EED">
      <w:pPr>
        <w:tabs>
          <w:tab w:val="left" w:pos="1985"/>
        </w:tabs>
        <w:rPr>
          <w:rFonts w:cs="Arial"/>
          <w:b/>
          <w:bCs/>
          <w:sz w:val="22"/>
          <w:szCs w:val="22"/>
        </w:rPr>
      </w:pPr>
      <w:r w:rsidRPr="00E72AEA">
        <w:rPr>
          <w:rFonts w:cs="Arial"/>
          <w:b/>
          <w:bCs/>
          <w:sz w:val="22"/>
          <w:szCs w:val="22"/>
        </w:rPr>
        <w:t>Document for:</w:t>
      </w:r>
      <w:r w:rsidRPr="00E72AEA">
        <w:rPr>
          <w:rFonts w:cs="Arial"/>
          <w:b/>
          <w:bCs/>
          <w:sz w:val="22"/>
          <w:szCs w:val="22"/>
        </w:rPr>
        <w:tab/>
        <w:t>Discussion</w:t>
      </w:r>
      <w:r w:rsidR="00385D1F">
        <w:rPr>
          <w:rFonts w:cs="Arial"/>
          <w:b/>
          <w:bCs/>
          <w:sz w:val="22"/>
          <w:szCs w:val="22"/>
        </w:rPr>
        <w:t xml:space="preserve"> on CR</w:t>
      </w:r>
      <w:r w:rsidR="00760DB0">
        <w:rPr>
          <w:rFonts w:cs="Arial"/>
          <w:b/>
          <w:bCs/>
          <w:sz w:val="22"/>
          <w:szCs w:val="22"/>
        </w:rPr>
        <w:t xml:space="preserve"> </w:t>
      </w:r>
      <w:r w:rsidR="00760DB0" w:rsidRPr="00760DB0">
        <w:rPr>
          <w:rFonts w:cs="Arial"/>
          <w:b/>
          <w:bCs/>
          <w:sz w:val="22"/>
          <w:szCs w:val="22"/>
        </w:rPr>
        <w:t>R3-190750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461B8704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this contribution, we propose to add </w:t>
      </w:r>
      <w:bookmarkStart w:id="0" w:name="_Hlk528529260"/>
      <w:r w:rsidR="008A65E6">
        <w:rPr>
          <w:rStyle w:val="IvDbodytextChar"/>
          <w:i w:val="0"/>
          <w:color w:val="auto"/>
          <w:sz w:val="20"/>
          <w:szCs w:val="20"/>
          <w:lang w:val="en-GB"/>
        </w:rPr>
        <w:t>the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8A65E6">
        <w:rPr>
          <w:rStyle w:val="IvDbodytextChar"/>
          <w:color w:val="auto"/>
          <w:sz w:val="20"/>
          <w:szCs w:val="20"/>
          <w:lang w:val="en-GB"/>
        </w:rPr>
        <w:t>Activity Notification Level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the </w:t>
      </w:r>
      <w:r w:rsidR="008A65E6" w:rsidRPr="008A65E6">
        <w:rPr>
          <w:rStyle w:val="IvDbodytextChar"/>
          <w:i w:val="0"/>
          <w:color w:val="auto"/>
          <w:sz w:val="20"/>
          <w:szCs w:val="20"/>
          <w:lang w:val="en-GB"/>
        </w:rPr>
        <w:t xml:space="preserve">BEARER CONTEXT MODIFICATION REQUEST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message </w:t>
      </w:r>
      <w:r w:rsidR="009D143F" w:rsidRPr="009D143F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8A65E6">
        <w:rPr>
          <w:rStyle w:val="IvDbodytextChar"/>
          <w:i w:val="0"/>
          <w:color w:val="auto"/>
          <w:sz w:val="20"/>
          <w:szCs w:val="20"/>
          <w:lang w:val="en-GB"/>
        </w:rPr>
        <w:t xml:space="preserve">enable modification of Activity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N</w:t>
      </w:r>
      <w:r w:rsidR="008A65E6">
        <w:rPr>
          <w:rStyle w:val="IvDbodytextChar"/>
          <w:i w:val="0"/>
          <w:color w:val="auto"/>
          <w:sz w:val="20"/>
          <w:szCs w:val="20"/>
          <w:lang w:val="en-GB"/>
        </w:rPr>
        <w:t>otification related parameters on per UE, DRB, or PDU session level</w:t>
      </w:r>
      <w:bookmarkEnd w:id="0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FA839FD" w14:textId="57F714BF" w:rsidR="009D143F" w:rsidRDefault="00007B5D" w:rsidP="009D143F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1" w:name="_Hlk517013750"/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A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ctivity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N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otification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L</w:t>
      </w:r>
      <w:r>
        <w:rPr>
          <w:rStyle w:val="IvDbodytextChar"/>
          <w:i w:val="0"/>
          <w:color w:val="auto"/>
          <w:sz w:val="20"/>
          <w:szCs w:val="20"/>
          <w:lang w:val="en-GB"/>
        </w:rPr>
        <w:t>evel IE</w:t>
      </w:r>
      <w:r w:rsidR="00243094">
        <w:rPr>
          <w:rStyle w:val="IvDbodytextChar"/>
          <w:i w:val="0"/>
          <w:color w:val="auto"/>
          <w:sz w:val="20"/>
          <w:szCs w:val="20"/>
          <w:lang w:val="en-GB"/>
        </w:rPr>
        <w:t xml:space="preserve">, already present in </w:t>
      </w:r>
      <w:r w:rsidR="00243094" w:rsidRPr="008A65E6">
        <w:rPr>
          <w:rStyle w:val="IvDbodytextChar"/>
          <w:i w:val="0"/>
          <w:color w:val="auto"/>
          <w:sz w:val="20"/>
          <w:szCs w:val="20"/>
          <w:lang w:val="en-GB"/>
        </w:rPr>
        <w:t xml:space="preserve">BEARER CONTEXT </w:t>
      </w:r>
      <w:r w:rsidR="00243094">
        <w:rPr>
          <w:rStyle w:val="IvDbodytextChar"/>
          <w:i w:val="0"/>
          <w:color w:val="auto"/>
          <w:sz w:val="20"/>
          <w:szCs w:val="20"/>
          <w:lang w:val="en-GB"/>
        </w:rPr>
        <w:t>SETUP</w:t>
      </w:r>
      <w:r w:rsidR="00243094" w:rsidRPr="008A65E6">
        <w:rPr>
          <w:rStyle w:val="IvDbodytextChar"/>
          <w:i w:val="0"/>
          <w:color w:val="auto"/>
          <w:sz w:val="20"/>
          <w:szCs w:val="20"/>
          <w:lang w:val="en-GB"/>
        </w:rPr>
        <w:t xml:space="preserve"> REQUEST</w:t>
      </w:r>
      <w:r w:rsidR="00243094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enables setting of Activity Notification related parameters on a 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 xml:space="preserve">per </w:t>
      </w:r>
      <w:r>
        <w:rPr>
          <w:rStyle w:val="IvDbodytextChar"/>
          <w:i w:val="0"/>
          <w:color w:val="auto"/>
          <w:sz w:val="20"/>
          <w:szCs w:val="20"/>
          <w:lang w:val="en-GB"/>
        </w:rPr>
        <w:t>UE, DRB or PDU session level</w:t>
      </w:r>
      <w:r w:rsidR="00243094">
        <w:rPr>
          <w:rStyle w:val="IvDbodytextChar"/>
          <w:i w:val="0"/>
          <w:color w:val="auto"/>
          <w:sz w:val="20"/>
          <w:szCs w:val="20"/>
          <w:lang w:val="en-GB"/>
        </w:rPr>
        <w:t>. B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ut currently the </w:t>
      </w:r>
      <w:r w:rsidRPr="008A65E6">
        <w:rPr>
          <w:rStyle w:val="IvDbodytextChar"/>
          <w:i w:val="0"/>
          <w:color w:val="auto"/>
          <w:sz w:val="20"/>
          <w:szCs w:val="20"/>
          <w:lang w:val="en-GB"/>
        </w:rPr>
        <w:t>BEARER CONTEXT MODIFICATION REQUEST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message does not have th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>e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capability</w:t>
      </w:r>
      <w:r w:rsidR="00E54965">
        <w:rPr>
          <w:rStyle w:val="IvDbodytextChar"/>
          <w:i w:val="0"/>
          <w:color w:val="auto"/>
          <w:sz w:val="20"/>
          <w:szCs w:val="20"/>
          <w:lang w:val="en-GB"/>
        </w:rPr>
        <w:t xml:space="preserve"> to change it.</w:t>
      </w:r>
      <w:r w:rsidR="00243094">
        <w:rPr>
          <w:rStyle w:val="IvDbodytextChar"/>
          <w:i w:val="0"/>
          <w:color w:val="auto"/>
          <w:sz w:val="20"/>
          <w:szCs w:val="20"/>
          <w:lang w:val="en-GB"/>
        </w:rPr>
        <w:t xml:space="preserve"> Therefore, the only way to change the </w:t>
      </w:r>
      <w:r w:rsidR="00243094" w:rsidRPr="00243094">
        <w:rPr>
          <w:rStyle w:val="IvDbodytextChar"/>
          <w:i w:val="0"/>
          <w:color w:val="auto"/>
          <w:sz w:val="20"/>
          <w:szCs w:val="20"/>
          <w:lang w:val="en-GB"/>
        </w:rPr>
        <w:t xml:space="preserve">Activity Notification Level </w:t>
      </w:r>
      <w:r w:rsidR="00243094">
        <w:rPr>
          <w:rStyle w:val="IvDbodytextChar"/>
          <w:i w:val="0"/>
          <w:color w:val="auto"/>
          <w:sz w:val="20"/>
          <w:szCs w:val="20"/>
          <w:lang w:val="en-GB"/>
        </w:rPr>
        <w:t xml:space="preserve">is to </w:t>
      </w:r>
      <w:r w:rsidR="00243094" w:rsidRPr="00243094">
        <w:rPr>
          <w:rStyle w:val="IvDbodytextChar"/>
          <w:i w:val="0"/>
          <w:color w:val="auto"/>
          <w:sz w:val="20"/>
          <w:szCs w:val="20"/>
          <w:lang w:val="en-GB"/>
        </w:rPr>
        <w:t>releas</w:t>
      </w:r>
      <w:r w:rsidR="00243094">
        <w:rPr>
          <w:rStyle w:val="IvDbodytextChar"/>
          <w:i w:val="0"/>
          <w:color w:val="auto"/>
          <w:sz w:val="20"/>
          <w:szCs w:val="20"/>
          <w:lang w:val="en-GB"/>
        </w:rPr>
        <w:t>e</w:t>
      </w:r>
      <w:r w:rsidR="00243094" w:rsidRPr="00243094">
        <w:rPr>
          <w:rStyle w:val="IvDbodytextChar"/>
          <w:i w:val="0"/>
          <w:color w:val="auto"/>
          <w:sz w:val="20"/>
          <w:szCs w:val="20"/>
          <w:lang w:val="en-GB"/>
        </w:rPr>
        <w:t xml:space="preserve"> and re-establis</w:t>
      </w:r>
      <w:r w:rsidR="00243094">
        <w:rPr>
          <w:rStyle w:val="IvDbodytextChar"/>
          <w:i w:val="0"/>
          <w:color w:val="auto"/>
          <w:sz w:val="20"/>
          <w:szCs w:val="20"/>
          <w:lang w:val="en-GB"/>
        </w:rPr>
        <w:t>h</w:t>
      </w:r>
      <w:r w:rsidR="00243094" w:rsidRPr="00243094">
        <w:rPr>
          <w:rStyle w:val="IvDbodytextChar"/>
          <w:i w:val="0"/>
          <w:color w:val="auto"/>
          <w:sz w:val="20"/>
          <w:szCs w:val="20"/>
          <w:lang w:val="en-GB"/>
        </w:rPr>
        <w:t xml:space="preserve"> the Bearer Context</w:t>
      </w:r>
      <w:r w:rsidR="00243094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54C47DA0" w14:textId="77777777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5C06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Observation 1: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In the current specification, i</w:t>
      </w:r>
      <w:r w:rsidRPr="00FA5C06">
        <w:rPr>
          <w:rStyle w:val="IvDbodytextChar"/>
          <w:b/>
          <w:i w:val="0"/>
          <w:color w:val="auto"/>
          <w:sz w:val="20"/>
          <w:szCs w:val="20"/>
          <w:lang w:val="en-GB"/>
        </w:rPr>
        <w:t>t is not possible to change the Activity Notification Level without releasing and re-establishing the Bearer Context</w:t>
      </w:r>
    </w:p>
    <w:p w14:paraId="31D85814" w14:textId="3C00A8E8" w:rsidR="00FC055F" w:rsidRDefault="00FC055F" w:rsidP="00E54965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>This issue was already discussed during RAN3#102</w:t>
      </w:r>
      <w:r w:rsidR="00F95622">
        <w:rPr>
          <w:rStyle w:val="IvDbodytextChar"/>
          <w:i w:val="0"/>
          <w:color w:val="auto"/>
          <w:sz w:val="20"/>
          <w:szCs w:val="20"/>
          <w:lang w:val="en-GB"/>
        </w:rPr>
        <w:t xml:space="preserve"> in [1]. The following Chairman’s notes were captured:</w:t>
      </w:r>
    </w:p>
    <w:tbl>
      <w:tblPr>
        <w:tblW w:w="9928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0"/>
        <w:gridCol w:w="4566"/>
      </w:tblGrid>
      <w:tr w:rsidR="00F95622" w:rsidRPr="0014773D" w14:paraId="2E641EB0" w14:textId="77777777" w:rsidTr="004C0DAC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4D5DC" w14:textId="77777777" w:rsidR="00F95622" w:rsidRPr="0014773D" w:rsidRDefault="0069757F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hyperlink r:id="rId13" w:history="1">
              <w:r w:rsidR="00F95622" w:rsidRPr="0014773D">
                <w:rPr>
                  <w:rStyle w:val="Hyperlink"/>
                  <w:rFonts w:cs="Calibri"/>
                  <w:sz w:val="18"/>
                  <w:szCs w:val="24"/>
                </w:rPr>
                <w:t>R3-186880</w:t>
              </w:r>
            </w:hyperlink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D0859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14773D">
              <w:rPr>
                <w:rFonts w:cs="Calibri"/>
                <w:sz w:val="18"/>
                <w:szCs w:val="24"/>
              </w:rPr>
              <w:t>[TP for BL CR 38.463] Activity Notification Level in Bearer Modification messages (Ericsson)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63DB6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14773D">
              <w:rPr>
                <w:rFonts w:cs="Calibri"/>
                <w:sz w:val="18"/>
                <w:szCs w:val="24"/>
              </w:rPr>
              <w:t>other</w:t>
            </w:r>
          </w:p>
          <w:p w14:paraId="75DA40DC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14773D">
              <w:rPr>
                <w:rFonts w:cs="Calibri"/>
                <w:sz w:val="18"/>
                <w:szCs w:val="24"/>
              </w:rPr>
              <w:t>*</w:t>
            </w:r>
          </w:p>
          <w:p w14:paraId="50F73EA4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14773D">
              <w:rPr>
                <w:rFonts w:cs="Calibri"/>
                <w:sz w:val="18"/>
                <w:szCs w:val="24"/>
              </w:rPr>
              <w:t>add the Activity Notification Level IE in the BEARER CONTEXT MODIFICATION REQUEST message to enable modification of Activity Notification on per UE, DRB, or PDU session level</w:t>
            </w:r>
          </w:p>
          <w:p w14:paraId="382B0A32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proofErr w:type="spellStart"/>
            <w:r w:rsidRPr="0014773D">
              <w:rPr>
                <w:rFonts w:cs="Calibri"/>
                <w:sz w:val="18"/>
                <w:szCs w:val="24"/>
              </w:rPr>
              <w:t>Nok</w:t>
            </w:r>
            <w:proofErr w:type="spellEnd"/>
            <w:r w:rsidRPr="0014773D">
              <w:rPr>
                <w:rFonts w:cs="Calibri"/>
                <w:sz w:val="18"/>
                <w:szCs w:val="24"/>
              </w:rPr>
              <w:t>: corner case; not needed; not a correction</w:t>
            </w:r>
          </w:p>
          <w:p w14:paraId="6632FA3A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14773D">
              <w:rPr>
                <w:rFonts w:cs="Calibri"/>
                <w:sz w:val="18"/>
                <w:szCs w:val="24"/>
              </w:rPr>
              <w:t xml:space="preserve">E///: available on </w:t>
            </w:r>
            <w:proofErr w:type="spellStart"/>
            <w:r w:rsidRPr="0014773D">
              <w:rPr>
                <w:rFonts w:cs="Calibri"/>
                <w:sz w:val="18"/>
                <w:szCs w:val="24"/>
              </w:rPr>
              <w:t>Xn</w:t>
            </w:r>
            <w:proofErr w:type="spellEnd"/>
          </w:p>
          <w:p w14:paraId="4CB669A6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proofErr w:type="spellStart"/>
            <w:r w:rsidRPr="0014773D">
              <w:rPr>
                <w:rFonts w:cs="Calibri"/>
                <w:sz w:val="18"/>
                <w:szCs w:val="24"/>
              </w:rPr>
              <w:t>Nok</w:t>
            </w:r>
            <w:proofErr w:type="spellEnd"/>
            <w:r w:rsidRPr="0014773D">
              <w:rPr>
                <w:rFonts w:cs="Calibri"/>
                <w:sz w:val="18"/>
                <w:szCs w:val="24"/>
              </w:rPr>
              <w:t>: nothing broken; if this happens, the current session can be torn down over E1 and set up again</w:t>
            </w:r>
          </w:p>
          <w:p w14:paraId="0CFFD256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14773D">
              <w:rPr>
                <w:rFonts w:cs="Calibri"/>
                <w:sz w:val="18"/>
                <w:szCs w:val="24"/>
              </w:rPr>
              <w:t>Intel: we support this</w:t>
            </w:r>
          </w:p>
          <w:p w14:paraId="4D34D63A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14773D">
              <w:rPr>
                <w:rFonts w:cs="Calibri"/>
                <w:sz w:val="18"/>
                <w:szCs w:val="24"/>
              </w:rPr>
              <w:t xml:space="preserve">HW: agree with </w:t>
            </w:r>
            <w:proofErr w:type="spellStart"/>
            <w:r w:rsidRPr="0014773D">
              <w:rPr>
                <w:rFonts w:cs="Calibri"/>
                <w:sz w:val="18"/>
                <w:szCs w:val="24"/>
              </w:rPr>
              <w:t>Nok’s</w:t>
            </w:r>
            <w:proofErr w:type="spellEnd"/>
            <w:r w:rsidRPr="0014773D">
              <w:rPr>
                <w:rFonts w:cs="Calibri"/>
                <w:sz w:val="18"/>
                <w:szCs w:val="24"/>
              </w:rPr>
              <w:t xml:space="preserve"> concerns; when will this happen?</w:t>
            </w:r>
          </w:p>
          <w:p w14:paraId="7F0B569E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 w:rsidRPr="0014773D">
              <w:rPr>
                <w:rFonts w:cs="Calibri"/>
                <w:sz w:val="18"/>
                <w:szCs w:val="24"/>
              </w:rPr>
              <w:t xml:space="preserve"> </w:t>
            </w:r>
          </w:p>
          <w:p w14:paraId="7106ECA6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 w:rsidRPr="0014773D">
              <w:rPr>
                <w:rFonts w:cs="Calibri"/>
                <w:b/>
                <w:color w:val="FF00FF"/>
                <w:sz w:val="18"/>
                <w:szCs w:val="24"/>
              </w:rPr>
              <w:t xml:space="preserve"> # 51_ActNotifLvl</w:t>
            </w:r>
          </w:p>
          <w:p w14:paraId="31B182E2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 w:rsidRPr="0014773D">
              <w:rPr>
                <w:rFonts w:cs="Calibri"/>
                <w:b/>
                <w:color w:val="FF00FF"/>
                <w:sz w:val="18"/>
                <w:szCs w:val="24"/>
              </w:rPr>
              <w:t>-  clarify usage</w:t>
            </w:r>
          </w:p>
          <w:p w14:paraId="01F6E535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 w:rsidRPr="0014773D">
              <w:rPr>
                <w:rFonts w:cs="Calibri"/>
                <w:color w:val="000000"/>
                <w:sz w:val="18"/>
                <w:szCs w:val="24"/>
              </w:rPr>
              <w:t>(E///)</w:t>
            </w:r>
          </w:p>
          <w:p w14:paraId="77C3D234" w14:textId="77777777" w:rsidR="00F95622" w:rsidRPr="0014773D" w:rsidRDefault="00F95622" w:rsidP="004C0DAC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 w:rsidRPr="0014773D">
              <w:rPr>
                <w:rFonts w:cs="Calibri"/>
                <w:color w:val="000000"/>
                <w:sz w:val="18"/>
                <w:szCs w:val="24"/>
              </w:rPr>
              <w:t>noted</w:t>
            </w:r>
          </w:p>
        </w:tc>
      </w:tr>
    </w:tbl>
    <w:p w14:paraId="111433FA" w14:textId="6ABFBABB" w:rsidR="00E54965" w:rsidRDefault="00243094" w:rsidP="00E54965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It was discussed that </w:t>
      </w:r>
      <w:r w:rsidR="00E54965" w:rsidRPr="00D02140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E54965" w:rsidRPr="00D02140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E54965" w:rsidRPr="00D02140">
        <w:rPr>
          <w:rStyle w:val="IvDbodytextChar"/>
          <w:i w:val="0"/>
          <w:color w:val="auto"/>
          <w:sz w:val="20"/>
          <w:szCs w:val="20"/>
          <w:lang w:val="en-GB"/>
        </w:rPr>
        <w:t>-CU-CP may need to change this level (e.g. to reduce the signalling load).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This is not a corner case. Due to the new type of serv</w:t>
      </w:r>
      <w:r w:rsidR="00D11E23">
        <w:rPr>
          <w:rStyle w:val="IvDbodytextChar"/>
          <w:i w:val="0"/>
          <w:color w:val="auto"/>
          <w:sz w:val="20"/>
          <w:szCs w:val="20"/>
          <w:lang w:val="en-GB"/>
        </w:rPr>
        <w:t>ices (e.g. URLLC) supported by NR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, the </w:t>
      </w:r>
      <w:r w:rsidR="00D11E23">
        <w:rPr>
          <w:rStyle w:val="IvDbodytextChar"/>
          <w:i w:val="0"/>
          <w:color w:val="auto"/>
          <w:sz w:val="20"/>
          <w:szCs w:val="20"/>
          <w:lang w:val="en-GB"/>
        </w:rPr>
        <w:t>RAN may for example establish different DRBs, with completely different QoS requirements and traffic profiles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. And these services may have unpredictable and </w:t>
      </w:r>
      <w:r w:rsidR="00D11E23">
        <w:rPr>
          <w:rStyle w:val="IvDbodytextChar"/>
          <w:i w:val="0"/>
          <w:color w:val="auto"/>
          <w:sz w:val="20"/>
          <w:szCs w:val="20"/>
          <w:lang w:val="en-GB"/>
        </w:rPr>
        <w:t xml:space="preserve">very 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>erratic traffic profiles</w:t>
      </w:r>
      <w:r w:rsidR="00D11E23">
        <w:rPr>
          <w:rStyle w:val="IvDbodytextChar"/>
          <w:i w:val="0"/>
          <w:color w:val="auto"/>
          <w:sz w:val="20"/>
          <w:szCs w:val="20"/>
          <w:lang w:val="en-GB"/>
        </w:rPr>
        <w:t xml:space="preserve">, leading to </w:t>
      </w:r>
      <w:r w:rsidR="00956951">
        <w:rPr>
          <w:rStyle w:val="IvDbodytextChar"/>
          <w:i w:val="0"/>
          <w:color w:val="auto"/>
          <w:sz w:val="20"/>
          <w:szCs w:val="20"/>
          <w:lang w:val="en-GB"/>
        </w:rPr>
        <w:t>an important</w:t>
      </w:r>
      <w:r w:rsidR="00D11E23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6D235F" w:rsidRPr="006D235F">
        <w:rPr>
          <w:rStyle w:val="IvDbodytextChar"/>
          <w:i w:val="0"/>
          <w:color w:val="auto"/>
          <w:sz w:val="20"/>
          <w:szCs w:val="20"/>
          <w:lang w:val="en-GB"/>
        </w:rPr>
        <w:t xml:space="preserve">BEARER CONTEXT INACTIVITY NOTIFICATION 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 xml:space="preserve">load </w:t>
      </w:r>
      <w:r w:rsidR="00956951">
        <w:rPr>
          <w:rStyle w:val="IvDbodytextChar"/>
          <w:i w:val="0"/>
          <w:color w:val="auto"/>
          <w:sz w:val="20"/>
          <w:szCs w:val="20"/>
          <w:lang w:val="en-GB"/>
        </w:rPr>
        <w:t xml:space="preserve">towards the </w:t>
      </w:r>
      <w:proofErr w:type="spellStart"/>
      <w:r w:rsidR="00956951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956951">
        <w:rPr>
          <w:rStyle w:val="IvDbodytextChar"/>
          <w:i w:val="0"/>
          <w:color w:val="auto"/>
          <w:sz w:val="20"/>
          <w:szCs w:val="20"/>
          <w:lang w:val="en-GB"/>
        </w:rPr>
        <w:t>-CU-CP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 xml:space="preserve">, from many different </w:t>
      </w:r>
      <w:proofErr w:type="spellStart"/>
      <w:r w:rsidR="006D235F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6D235F">
        <w:rPr>
          <w:rStyle w:val="IvDbodytextChar"/>
          <w:i w:val="0"/>
          <w:color w:val="auto"/>
          <w:sz w:val="20"/>
          <w:szCs w:val="20"/>
          <w:lang w:val="en-GB"/>
        </w:rPr>
        <w:t>-CU-UPs.</w:t>
      </w:r>
    </w:p>
    <w:p w14:paraId="6A0979A8" w14:textId="147DA6DB" w:rsidR="00243094" w:rsidRDefault="00D11E23" w:rsidP="00E54965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It was also proposed to </w:t>
      </w:r>
      <w:r w:rsidR="006D235F" w:rsidRPr="00243094">
        <w:rPr>
          <w:rStyle w:val="IvDbodytextChar"/>
          <w:i w:val="0"/>
          <w:color w:val="auto"/>
          <w:sz w:val="20"/>
          <w:szCs w:val="20"/>
          <w:lang w:val="en-GB"/>
        </w:rPr>
        <w:t>releas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>e</w:t>
      </w:r>
      <w:r w:rsidR="006D235F" w:rsidRPr="00243094">
        <w:rPr>
          <w:rStyle w:val="IvDbodytextChar"/>
          <w:i w:val="0"/>
          <w:color w:val="auto"/>
          <w:sz w:val="20"/>
          <w:szCs w:val="20"/>
          <w:lang w:val="en-GB"/>
        </w:rPr>
        <w:t xml:space="preserve"> and re-establis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>h</w:t>
      </w:r>
      <w:r w:rsidR="006D235F" w:rsidRPr="00243094">
        <w:rPr>
          <w:rStyle w:val="IvDbodytextChar"/>
          <w:i w:val="0"/>
          <w:color w:val="auto"/>
          <w:sz w:val="20"/>
          <w:szCs w:val="20"/>
          <w:lang w:val="en-GB"/>
        </w:rPr>
        <w:t xml:space="preserve"> the Bearer Context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 xml:space="preserve"> for these UEs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>But t</w:t>
      </w:r>
      <w:r>
        <w:rPr>
          <w:rStyle w:val="IvDbodytextChar"/>
          <w:i w:val="0"/>
          <w:color w:val="auto"/>
          <w:sz w:val="20"/>
          <w:szCs w:val="20"/>
          <w:lang w:val="en-GB"/>
        </w:rPr>
        <w:t>his would lead to a service interruption for these critical services. In general, UP traffic should not be affected by CP traffic load.</w:t>
      </w:r>
    </w:p>
    <w:p w14:paraId="4F1AB0EC" w14:textId="54601F13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lastRenderedPageBreak/>
        <w:t xml:space="preserve">Observation 2: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T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he </w:t>
      </w:r>
      <w:proofErr w:type="spellStart"/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g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NB</w:t>
      </w:r>
      <w:proofErr w:type="spellEnd"/>
      <w:r>
        <w:rPr>
          <w:rStyle w:val="IvDbodytextChar"/>
          <w:b/>
          <w:i w:val="0"/>
          <w:color w:val="auto"/>
          <w:sz w:val="20"/>
          <w:szCs w:val="20"/>
          <w:lang w:val="en-GB"/>
        </w:rPr>
        <w:t>-CU-CP may need to change the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Activity Notification L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evel (e.g. to reduce the signalling load)</w:t>
      </w:r>
    </w:p>
    <w:p w14:paraId="0694ED94" w14:textId="0387725A" w:rsidR="00F95622" w:rsidRPr="005720C1" w:rsidRDefault="00F95622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>
        <w:rPr>
          <w:rStyle w:val="IvDbodytextChar"/>
          <w:i w:val="0"/>
          <w:color w:val="auto"/>
          <w:sz w:val="20"/>
          <w:szCs w:val="20"/>
          <w:lang w:val="en-GB"/>
        </w:rPr>
        <w:t>Furthermore, this issue is not only about a not yet supported use-case. It also a</w:t>
      </w:r>
      <w:r w:rsidR="00BE4662">
        <w:rPr>
          <w:rStyle w:val="IvDbodytextChar"/>
          <w:i w:val="0"/>
          <w:color w:val="auto"/>
          <w:sz w:val="20"/>
          <w:szCs w:val="20"/>
          <w:lang w:val="en-GB"/>
        </w:rPr>
        <w:t>bout a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scenario, by the way </w:t>
      </w:r>
      <w:proofErr w:type="gramStart"/>
      <w:r>
        <w:rPr>
          <w:rStyle w:val="IvDbodytextChar"/>
          <w:i w:val="0"/>
          <w:color w:val="auto"/>
          <w:sz w:val="20"/>
          <w:szCs w:val="20"/>
          <w:lang w:val="en-GB"/>
        </w:rPr>
        <w:t>similar to</w:t>
      </w:r>
      <w:proofErr w:type="gramEnd"/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the one described above, 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already </w:t>
      </w:r>
      <w:r w:rsidR="00BE4662">
        <w:rPr>
          <w:rStyle w:val="IvDbodytextChar"/>
          <w:i w:val="0"/>
          <w:color w:val="auto"/>
          <w:sz w:val="20"/>
          <w:szCs w:val="20"/>
          <w:lang w:val="en-GB"/>
        </w:rPr>
        <w:t>supported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BE4662">
        <w:rPr>
          <w:rStyle w:val="IvDbodytextChar"/>
          <w:i w:val="0"/>
          <w:color w:val="auto"/>
          <w:sz w:val="20"/>
          <w:szCs w:val="20"/>
          <w:lang w:val="en-GB"/>
        </w:rPr>
        <w:t>by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proofErr w:type="spellStart"/>
      <w:r>
        <w:rPr>
          <w:rStyle w:val="IvDbodytextChar"/>
          <w:i w:val="0"/>
          <w:color w:val="auto"/>
          <w:sz w:val="20"/>
          <w:szCs w:val="20"/>
          <w:lang w:val="en-GB"/>
        </w:rPr>
        <w:t>XnAP</w:t>
      </w:r>
      <w:proofErr w:type="spellEnd"/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specifications. In </w:t>
      </w:r>
      <w:proofErr w:type="spellStart"/>
      <w:r>
        <w:rPr>
          <w:rStyle w:val="IvDbodytextChar"/>
          <w:i w:val="0"/>
          <w:color w:val="auto"/>
          <w:sz w:val="20"/>
          <w:szCs w:val="20"/>
          <w:lang w:val="en-GB"/>
        </w:rPr>
        <w:t>XnAP</w:t>
      </w:r>
      <w:proofErr w:type="spellEnd"/>
      <w:r w:rsidR="00BE4662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the MN can ask the SN to change this level. </w:t>
      </w:r>
      <w:r w:rsidR="00BE4662">
        <w:rPr>
          <w:rStyle w:val="IvDbodytextChar"/>
          <w:i w:val="0"/>
          <w:color w:val="auto"/>
          <w:sz w:val="20"/>
          <w:szCs w:val="20"/>
          <w:lang w:val="en-GB"/>
        </w:rPr>
        <w:t>And i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n case the Activity Monitoring is done in a </w:t>
      </w:r>
      <w:proofErr w:type="spellStart"/>
      <w:r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-CU-UP, the </w:t>
      </w:r>
      <w:proofErr w:type="spellStart"/>
      <w:r>
        <w:rPr>
          <w:rStyle w:val="IvDbodytextChar"/>
          <w:i w:val="0"/>
          <w:color w:val="auto"/>
          <w:sz w:val="20"/>
          <w:szCs w:val="20"/>
          <w:lang w:val="en-GB"/>
        </w:rPr>
        <w:t>SgNB</w:t>
      </w:r>
      <w:proofErr w:type="spellEnd"/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will not be able to change this level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>.</w:t>
      </w:r>
      <w:r w:rsidR="00BE4662">
        <w:rPr>
          <w:rStyle w:val="IvDbodytextChar"/>
          <w:i w:val="0"/>
          <w:color w:val="auto"/>
          <w:sz w:val="20"/>
          <w:szCs w:val="20"/>
          <w:lang w:val="en-GB"/>
        </w:rPr>
        <w:t xml:space="preserve"> Releasing </w:t>
      </w:r>
      <w:r w:rsidR="00BE4662" w:rsidRPr="00243094">
        <w:rPr>
          <w:rStyle w:val="IvDbodytextChar"/>
          <w:i w:val="0"/>
          <w:color w:val="auto"/>
          <w:sz w:val="20"/>
          <w:szCs w:val="20"/>
          <w:lang w:val="en-GB"/>
        </w:rPr>
        <w:t>and re-establis</w:t>
      </w:r>
      <w:r w:rsidR="00BE4662">
        <w:rPr>
          <w:rStyle w:val="IvDbodytextChar"/>
          <w:i w:val="0"/>
          <w:color w:val="auto"/>
          <w:sz w:val="20"/>
          <w:szCs w:val="20"/>
          <w:lang w:val="en-GB"/>
        </w:rPr>
        <w:t xml:space="preserve">hing the Bearer Context 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 xml:space="preserve">(with service interruption) </w:t>
      </w:r>
      <w:r w:rsidR="00BE4662">
        <w:rPr>
          <w:rStyle w:val="IvDbodytextChar"/>
          <w:i w:val="0"/>
          <w:color w:val="auto"/>
          <w:sz w:val="20"/>
          <w:szCs w:val="20"/>
          <w:lang w:val="en-GB"/>
        </w:rPr>
        <w:t>because of this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 xml:space="preserve"> misalignment between </w:t>
      </w:r>
      <w:proofErr w:type="spellStart"/>
      <w:r w:rsidR="006D235F">
        <w:rPr>
          <w:rStyle w:val="IvDbodytextChar"/>
          <w:i w:val="0"/>
          <w:color w:val="auto"/>
          <w:sz w:val="20"/>
          <w:szCs w:val="20"/>
          <w:lang w:val="en-GB"/>
        </w:rPr>
        <w:t>Xn</w:t>
      </w:r>
      <w:proofErr w:type="spellEnd"/>
      <w:r w:rsidR="006D235F">
        <w:rPr>
          <w:rStyle w:val="IvDbodytextChar"/>
          <w:i w:val="0"/>
          <w:color w:val="auto"/>
          <w:sz w:val="20"/>
          <w:szCs w:val="20"/>
          <w:lang w:val="en-GB"/>
        </w:rPr>
        <w:t xml:space="preserve"> and E1</w:t>
      </w:r>
      <w:r w:rsidR="00BE4662">
        <w:rPr>
          <w:rStyle w:val="IvDbodytextChar"/>
          <w:i w:val="0"/>
          <w:color w:val="auto"/>
          <w:sz w:val="20"/>
          <w:szCs w:val="20"/>
          <w:lang w:val="en-GB"/>
        </w:rPr>
        <w:t xml:space="preserve"> is not acceptable.</w:t>
      </w:r>
      <w:r w:rsidR="006D235F">
        <w:rPr>
          <w:rStyle w:val="IvDbodytextChar"/>
          <w:i w:val="0"/>
          <w:color w:val="auto"/>
          <w:sz w:val="20"/>
          <w:szCs w:val="20"/>
          <w:lang w:val="en-GB"/>
        </w:rPr>
        <w:t xml:space="preserve"> This scenario shall be supported whatever </w:t>
      </w:r>
      <w:r w:rsidR="00495F55">
        <w:rPr>
          <w:rStyle w:val="IvDbodytextChar"/>
          <w:i w:val="0"/>
          <w:color w:val="auto"/>
          <w:sz w:val="20"/>
          <w:szCs w:val="20"/>
          <w:lang w:val="en-GB"/>
        </w:rPr>
        <w:t>deployment scenario is chosen by the operator.</w:t>
      </w:r>
    </w:p>
    <w:p w14:paraId="4E0222ED" w14:textId="0417C4CA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Observation 3: Changing the Activity Notification Level is already possible on </w:t>
      </w:r>
      <w:proofErr w:type="spellStart"/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Xn</w:t>
      </w:r>
      <w:proofErr w:type="spellEnd"/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(for MR-DC)</w:t>
      </w:r>
    </w:p>
    <w:p w14:paraId="587E0B06" w14:textId="49A6EB34" w:rsidR="00F95622" w:rsidRPr="006F22E4" w:rsidRDefault="00F95622" w:rsidP="00F95622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</w:rPr>
      </w:pPr>
      <w:r w:rsidRPr="00D16F01">
        <w:rPr>
          <w:rStyle w:val="IvDbodytextChar"/>
          <w:i w:val="0"/>
          <w:color w:val="auto"/>
          <w:sz w:val="20"/>
          <w:szCs w:val="20"/>
          <w:lang w:val="en-GB"/>
        </w:rPr>
        <w:t xml:space="preserve">Therefore, RAN3 is respectfully asked to agree 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Pr="00D16F01">
        <w:rPr>
          <w:rStyle w:val="IvDbodytextChar"/>
          <w:i w:val="0"/>
          <w:color w:val="auto"/>
          <w:sz w:val="20"/>
          <w:szCs w:val="20"/>
          <w:lang w:val="en-GB"/>
        </w:rPr>
        <w:t xml:space="preserve">the proposal </w:t>
      </w:r>
      <w:r>
        <w:rPr>
          <w:rStyle w:val="IvDbodytextChar"/>
          <w:i w:val="0"/>
          <w:color w:val="auto"/>
          <w:sz w:val="20"/>
          <w:szCs w:val="20"/>
          <w:lang w:val="en-GB"/>
        </w:rPr>
        <w:t>and</w:t>
      </w:r>
      <w:r w:rsidRPr="006F22E4">
        <w:rPr>
          <w:rStyle w:val="IvDbodytextChar"/>
          <w:i w:val="0"/>
          <w:color w:val="auto"/>
          <w:sz w:val="20"/>
          <w:szCs w:val="20"/>
          <w:lang w:val="en-GB"/>
        </w:rPr>
        <w:t xml:space="preserve"> the</w:t>
      </w:r>
      <w:r>
        <w:rPr>
          <w:rStyle w:val="IvDbodytextChar"/>
          <w:i w:val="0"/>
          <w:color w:val="auto"/>
          <w:sz w:val="20"/>
          <w:szCs w:val="20"/>
          <w:lang w:val="en-GB"/>
        </w:rPr>
        <w:t xml:space="preserve"> associated</w:t>
      </w:r>
      <w:r w:rsidRPr="006F22E4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BE4662">
        <w:rPr>
          <w:rStyle w:val="IvDbodytextChar"/>
          <w:i w:val="0"/>
          <w:color w:val="auto"/>
          <w:sz w:val="20"/>
          <w:szCs w:val="20"/>
          <w:lang w:val="en-GB"/>
        </w:rPr>
        <w:t xml:space="preserve">CR </w:t>
      </w:r>
      <w:r w:rsidRPr="00D1599E">
        <w:rPr>
          <w:rStyle w:val="IvDbodytextChar"/>
          <w:i w:val="0"/>
          <w:color w:val="auto"/>
          <w:sz w:val="20"/>
          <w:szCs w:val="20"/>
          <w:lang w:val="en-GB"/>
        </w:rPr>
        <w:t xml:space="preserve">in </w:t>
      </w:r>
      <w:r w:rsidR="00BE4662" w:rsidRPr="00D1599E">
        <w:rPr>
          <w:rStyle w:val="IvDbodytextChar"/>
          <w:i w:val="0"/>
          <w:color w:val="auto"/>
          <w:sz w:val="20"/>
          <w:szCs w:val="20"/>
          <w:lang w:val="en-GB"/>
        </w:rPr>
        <w:t>[2</w:t>
      </w:r>
      <w:r w:rsidR="00495F55">
        <w:rPr>
          <w:rStyle w:val="IvDbodytextChar"/>
          <w:i w:val="0"/>
          <w:color w:val="auto"/>
          <w:sz w:val="20"/>
          <w:szCs w:val="20"/>
          <w:lang w:val="en-GB"/>
        </w:rPr>
        <w:t>]</w:t>
      </w:r>
      <w:r w:rsidRPr="00BE4662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25DE1DD9" w14:textId="77777777" w:rsidR="000F4685" w:rsidRDefault="000F4685" w:rsidP="000F468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add the </w:t>
      </w:r>
      <w:r w:rsidRPr="00007B5D">
        <w:rPr>
          <w:rStyle w:val="IvDbodytextChar"/>
          <w:b/>
          <w:color w:val="auto"/>
          <w:sz w:val="20"/>
          <w:szCs w:val="20"/>
          <w:lang w:val="en-GB"/>
        </w:rPr>
        <w:t>Activity Notification Level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IE in the BEARER CONTEXT MODIFICATION REQUEST message to enable modification of Activity notification related parameters on per UE, DRB, or PDU session level.</w:t>
      </w:r>
    </w:p>
    <w:p w14:paraId="57F87811" w14:textId="77777777" w:rsidR="00F95622" w:rsidRPr="004C0DAC" w:rsidRDefault="00F95622" w:rsidP="00F95622">
      <w:pPr>
        <w:pStyle w:val="Discussion"/>
        <w:rPr>
          <w:b/>
        </w:rPr>
      </w:pPr>
      <w:r w:rsidRPr="00B22735">
        <w:rPr>
          <w:b/>
        </w:rPr>
        <w:t>Proposal 2:</w:t>
      </w:r>
      <w:r w:rsidRPr="004C0DAC">
        <w:rPr>
          <w:b/>
        </w:rPr>
        <w:t xml:space="preserve"> Agree CR in [</w:t>
      </w:r>
      <w:r>
        <w:rPr>
          <w:b/>
        </w:rPr>
        <w:t>2</w:t>
      </w:r>
      <w:r w:rsidRPr="004C0DAC">
        <w:rPr>
          <w:b/>
        </w:rPr>
        <w:t>]</w:t>
      </w:r>
    </w:p>
    <w:bookmarkEnd w:id="1"/>
    <w:p w14:paraId="09F2DF31" w14:textId="77777777" w:rsidR="00212D46" w:rsidRPr="000321EB" w:rsidRDefault="00212D46" w:rsidP="003B2105">
      <w:pPr>
        <w:pStyle w:val="Heading1"/>
      </w:pPr>
      <w:r w:rsidRPr="000321EB">
        <w:t>Conclusion</w:t>
      </w:r>
    </w:p>
    <w:p w14:paraId="3A8A4DC6" w14:textId="7E279B02" w:rsidR="00E54965" w:rsidRPr="00D02140" w:rsidRDefault="00F53FC5" w:rsidP="00E54965">
      <w:bookmarkStart w:id="2" w:name="_In-sequence_SDU_delivery"/>
      <w:bookmarkEnd w:id="2"/>
      <w:r>
        <w:t xml:space="preserve">In this contribution </w:t>
      </w:r>
      <w:r w:rsidR="00E54965" w:rsidRPr="00FA5C06">
        <w:t xml:space="preserve">the possibility to </w:t>
      </w:r>
      <w:r w:rsidR="00E54965" w:rsidRPr="00D02140">
        <w:t xml:space="preserve">change the </w:t>
      </w:r>
      <w:r w:rsidR="00E54965" w:rsidRPr="00D02140">
        <w:rPr>
          <w:rStyle w:val="IvDbodytextChar"/>
        </w:rPr>
        <w:t>Activity Notification Level by sending a BEARER CONTEXT MODIFICATION REQUEST message</w:t>
      </w:r>
      <w:r>
        <w:rPr>
          <w:rStyle w:val="IvDbodytextChar"/>
        </w:rPr>
        <w:t xml:space="preserve"> is being discussed</w:t>
      </w:r>
      <w:r w:rsidR="00E54965" w:rsidRPr="00D02140">
        <w:t xml:space="preserve">. </w:t>
      </w:r>
      <w:r>
        <w:t>The following observations and proposals are being made.</w:t>
      </w:r>
    </w:p>
    <w:p w14:paraId="66D67E2B" w14:textId="77777777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FA5C06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Observation 1: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In the current specification, i</w:t>
      </w:r>
      <w:r w:rsidRPr="00FA5C06">
        <w:rPr>
          <w:rStyle w:val="IvDbodytextChar"/>
          <w:b/>
          <w:i w:val="0"/>
          <w:color w:val="auto"/>
          <w:sz w:val="20"/>
          <w:szCs w:val="20"/>
          <w:lang w:val="en-GB"/>
        </w:rPr>
        <w:t>t is not possible to change the Activity Notification Level without releasing and re-establishing the Bearer Context</w:t>
      </w:r>
    </w:p>
    <w:p w14:paraId="4DB31E46" w14:textId="77777777" w:rsidR="00E54965" w:rsidRPr="005720C1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Observation 2: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T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he </w:t>
      </w:r>
      <w:proofErr w:type="spellStart"/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g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NB</w:t>
      </w:r>
      <w:proofErr w:type="spellEnd"/>
      <w:r>
        <w:rPr>
          <w:rStyle w:val="IvDbodytextChar"/>
          <w:b/>
          <w:i w:val="0"/>
          <w:color w:val="auto"/>
          <w:sz w:val="20"/>
          <w:szCs w:val="20"/>
          <w:lang w:val="en-GB"/>
        </w:rPr>
        <w:t>-CU-CP may need to change the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Activity Notification L</w:t>
      </w:r>
      <w:r w:rsidRPr="005720C1">
        <w:rPr>
          <w:rStyle w:val="IvDbodytextChar"/>
          <w:b/>
          <w:i w:val="0"/>
          <w:color w:val="auto"/>
          <w:sz w:val="20"/>
          <w:szCs w:val="20"/>
          <w:lang w:val="en-GB"/>
        </w:rPr>
        <w:t>evel (e.g. to reduce the signalling load)</w:t>
      </w:r>
    </w:p>
    <w:p w14:paraId="6B9D376C" w14:textId="77777777" w:rsidR="00E54965" w:rsidRDefault="00E54965" w:rsidP="00E54965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AF59D8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Observation 3: Changing the Activity Notification Level is already possible on </w:t>
      </w:r>
      <w:proofErr w:type="spellStart"/>
      <w:r w:rsidRPr="00AF59D8">
        <w:rPr>
          <w:rStyle w:val="IvDbodytextChar"/>
          <w:b/>
          <w:i w:val="0"/>
          <w:color w:val="auto"/>
          <w:sz w:val="20"/>
          <w:szCs w:val="20"/>
          <w:lang w:val="en-GB"/>
        </w:rPr>
        <w:t>Xn</w:t>
      </w:r>
      <w:proofErr w:type="spellEnd"/>
      <w:r w:rsidRPr="00AF59D8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(for MR-DC)</w:t>
      </w:r>
    </w:p>
    <w:p w14:paraId="30979F99" w14:textId="11A9F730" w:rsidR="00D21AD6" w:rsidRPr="00E54965" w:rsidRDefault="00E54965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add the </w:t>
      </w:r>
      <w:r w:rsidRPr="00007B5D">
        <w:rPr>
          <w:rStyle w:val="IvDbodytextChar"/>
          <w:b/>
          <w:color w:val="auto"/>
          <w:sz w:val="20"/>
          <w:szCs w:val="20"/>
          <w:lang w:val="en-GB"/>
        </w:rPr>
        <w:t>Activity Notification Level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IE in the BEARER CONTEXT MODIFICATION REQUEST message to enable modification of Activity </w:t>
      </w:r>
      <w:r>
        <w:rPr>
          <w:rStyle w:val="IvDbodytextChar"/>
          <w:b/>
          <w:i w:val="0"/>
          <w:color w:val="auto"/>
          <w:sz w:val="20"/>
          <w:szCs w:val="20"/>
          <w:lang w:val="en-GB"/>
        </w:rPr>
        <w:t>N</w:t>
      </w:r>
      <w:r w:rsidRPr="00007B5D">
        <w:rPr>
          <w:rStyle w:val="IvDbodytextChar"/>
          <w:b/>
          <w:i w:val="0"/>
          <w:color w:val="auto"/>
          <w:sz w:val="20"/>
          <w:szCs w:val="20"/>
          <w:lang w:val="en-GB"/>
        </w:rPr>
        <w:t>otification on per UE, DRB, or PDU session level.</w:t>
      </w:r>
    </w:p>
    <w:p w14:paraId="5AE520D5" w14:textId="1516CADC" w:rsidR="000F4685" w:rsidRPr="00D1599E" w:rsidRDefault="000F4685" w:rsidP="000F4685">
      <w:pPr>
        <w:pStyle w:val="Discussion"/>
        <w:rPr>
          <w:b/>
        </w:rPr>
      </w:pPr>
      <w:r w:rsidRPr="00B22735">
        <w:rPr>
          <w:b/>
        </w:rPr>
        <w:t>Proposal 2:</w:t>
      </w:r>
      <w:r w:rsidRPr="00D1599E">
        <w:rPr>
          <w:b/>
        </w:rPr>
        <w:t xml:space="preserve"> Agree CR in [</w:t>
      </w:r>
      <w:r w:rsidR="00B22735">
        <w:rPr>
          <w:b/>
        </w:rPr>
        <w:t>2</w:t>
      </w:r>
      <w:r w:rsidRPr="00D1599E">
        <w:rPr>
          <w:b/>
        </w:rPr>
        <w:t>]</w:t>
      </w:r>
    </w:p>
    <w:p w14:paraId="32288A32" w14:textId="6771F543" w:rsidR="000F4685" w:rsidRDefault="000F4685" w:rsidP="000F4685">
      <w:pPr>
        <w:pStyle w:val="Heading1"/>
      </w:pPr>
      <w:r>
        <w:t>References</w:t>
      </w:r>
    </w:p>
    <w:p w14:paraId="38424A74" w14:textId="0DC7410F" w:rsidR="00B22735" w:rsidRPr="00F95622" w:rsidRDefault="00F95622" w:rsidP="000F4685">
      <w:pPr>
        <w:pStyle w:val="Discussion"/>
        <w:rPr>
          <w:rFonts w:eastAsia="Malgun Gothic"/>
          <w:lang w:eastAsia="ko-KR"/>
        </w:rPr>
      </w:pPr>
      <w:r w:rsidRPr="00F95622">
        <w:rPr>
          <w:rFonts w:eastAsia="Malgun Gothic"/>
          <w:lang w:eastAsia="ko-KR"/>
        </w:rPr>
        <w:t>[1]</w:t>
      </w:r>
      <w:r w:rsidR="00B22735" w:rsidRPr="00F95622">
        <w:rPr>
          <w:rFonts w:eastAsia="Malgun Gothic"/>
          <w:lang w:eastAsia="ko-KR"/>
        </w:rPr>
        <w:t xml:space="preserve"> </w:t>
      </w:r>
      <w:r w:rsidR="00B22735" w:rsidRPr="00D1599E">
        <w:rPr>
          <w:rFonts w:eastAsia="Malgun Gothic"/>
          <w:lang w:eastAsia="ko-KR"/>
        </w:rPr>
        <w:t>R3-1</w:t>
      </w:r>
      <w:r w:rsidRPr="00D1599E">
        <w:rPr>
          <w:rFonts w:eastAsia="Malgun Gothic"/>
          <w:lang w:eastAsia="ko-KR"/>
        </w:rPr>
        <w:t>86880</w:t>
      </w:r>
      <w:r w:rsidR="00B22735" w:rsidRPr="00F95622">
        <w:rPr>
          <w:rFonts w:eastAsia="Malgun Gothic"/>
          <w:lang w:eastAsia="ko-KR"/>
        </w:rPr>
        <w:t xml:space="preserve">, </w:t>
      </w:r>
      <w:r w:rsidRPr="00D1599E">
        <w:rPr>
          <w:rFonts w:cs="Calibri"/>
        </w:rPr>
        <w:t>Activity Notification Level in Bearer Modification messages</w:t>
      </w:r>
      <w:r w:rsidR="00B22735" w:rsidRPr="00F95622">
        <w:t xml:space="preserve">, </w:t>
      </w:r>
      <w:r w:rsidRPr="00F95622">
        <w:t>TP for BL CR 38.463</w:t>
      </w:r>
    </w:p>
    <w:p w14:paraId="584A72BC" w14:textId="30162572" w:rsidR="000F4685" w:rsidRPr="00941931" w:rsidRDefault="000F4685" w:rsidP="000F4685">
      <w:pPr>
        <w:pStyle w:val="Discussion"/>
        <w:rPr>
          <w:b/>
        </w:rPr>
      </w:pPr>
      <w:r>
        <w:rPr>
          <w:rFonts w:eastAsia="Malgun Gothic"/>
          <w:lang w:eastAsia="ko-KR"/>
        </w:rPr>
        <w:t>[</w:t>
      </w:r>
      <w:r w:rsidR="00B22735">
        <w:rPr>
          <w:rFonts w:eastAsia="Malgun Gothic"/>
          <w:lang w:eastAsia="ko-KR"/>
        </w:rPr>
        <w:t>2</w:t>
      </w:r>
      <w:r w:rsidRPr="006B6764">
        <w:rPr>
          <w:rFonts w:eastAsia="Malgun Gothic"/>
          <w:lang w:eastAsia="ko-KR"/>
        </w:rPr>
        <w:t xml:space="preserve">] </w:t>
      </w:r>
      <w:r w:rsidR="00CE3354" w:rsidRPr="00CE3354">
        <w:rPr>
          <w:rFonts w:eastAsia="Malgun Gothic"/>
          <w:lang w:eastAsia="ko-KR"/>
        </w:rPr>
        <w:t>R3-190750</w:t>
      </w:r>
      <w:r>
        <w:rPr>
          <w:rFonts w:eastAsia="Malgun Gothic"/>
          <w:lang w:eastAsia="ko-KR"/>
        </w:rPr>
        <w:t xml:space="preserve">, </w:t>
      </w:r>
      <w:r w:rsidRPr="000F4685">
        <w:t>Activity Notification Level in the Context Modification procedure</w:t>
      </w:r>
      <w:r>
        <w:t xml:space="preserve">, </w:t>
      </w:r>
      <w:r w:rsidR="0069757F" w:rsidRPr="0069757F">
        <w:t>R3-190750</w:t>
      </w:r>
      <w:r w:rsidR="0069757F">
        <w:t xml:space="preserve">, </w:t>
      </w:r>
      <w:bookmarkStart w:id="3" w:name="_GoBack"/>
      <w:bookmarkEnd w:id="3"/>
      <w:r>
        <w:t>TS 38.463</w:t>
      </w:r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sectPr w:rsidR="00D21AD6" w:rsidRPr="000321EB" w:rsidSect="002505C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0A1A9" w14:textId="77777777" w:rsidR="0039186D" w:rsidRDefault="0039186D">
      <w:r>
        <w:separator/>
      </w:r>
    </w:p>
  </w:endnote>
  <w:endnote w:type="continuationSeparator" w:id="0">
    <w:p w14:paraId="21DE07B3" w14:textId="77777777" w:rsidR="0039186D" w:rsidRDefault="0039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886BBD" w:rsidRDefault="00886BB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E0C2" w14:textId="77777777" w:rsidR="0039186D" w:rsidRDefault="0039186D">
      <w:r>
        <w:separator/>
      </w:r>
    </w:p>
  </w:footnote>
  <w:footnote w:type="continuationSeparator" w:id="0">
    <w:p w14:paraId="756150D6" w14:textId="77777777" w:rsidR="0039186D" w:rsidRDefault="00391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886BBD" w:rsidRDefault="00886BB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2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B5D"/>
    <w:rsid w:val="00007CDC"/>
    <w:rsid w:val="00011B28"/>
    <w:rsid w:val="00011CAD"/>
    <w:rsid w:val="00013105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87F09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19E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4685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999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5ADC"/>
    <w:rsid w:val="00126B4A"/>
    <w:rsid w:val="001303E3"/>
    <w:rsid w:val="00131695"/>
    <w:rsid w:val="0013176F"/>
    <w:rsid w:val="001318B5"/>
    <w:rsid w:val="00132FD0"/>
    <w:rsid w:val="00133FC3"/>
    <w:rsid w:val="001344C0"/>
    <w:rsid w:val="001346FA"/>
    <w:rsid w:val="00135154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473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094"/>
    <w:rsid w:val="002435B3"/>
    <w:rsid w:val="00243BCE"/>
    <w:rsid w:val="002458EB"/>
    <w:rsid w:val="0024657C"/>
    <w:rsid w:val="002500C8"/>
    <w:rsid w:val="002505C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542F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401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57B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0060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4DFC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4C6"/>
    <w:rsid w:val="00364BC3"/>
    <w:rsid w:val="003662BC"/>
    <w:rsid w:val="003675AE"/>
    <w:rsid w:val="00367C7A"/>
    <w:rsid w:val="00370300"/>
    <w:rsid w:val="00370E47"/>
    <w:rsid w:val="003723E6"/>
    <w:rsid w:val="003739D8"/>
    <w:rsid w:val="003742AC"/>
    <w:rsid w:val="0037454F"/>
    <w:rsid w:val="00374E53"/>
    <w:rsid w:val="00375474"/>
    <w:rsid w:val="003769A8"/>
    <w:rsid w:val="00377CE1"/>
    <w:rsid w:val="00380032"/>
    <w:rsid w:val="00380B82"/>
    <w:rsid w:val="003838D3"/>
    <w:rsid w:val="003850A4"/>
    <w:rsid w:val="00385BF0"/>
    <w:rsid w:val="00385D1F"/>
    <w:rsid w:val="00386975"/>
    <w:rsid w:val="0039186D"/>
    <w:rsid w:val="003939FF"/>
    <w:rsid w:val="00393D55"/>
    <w:rsid w:val="003958F1"/>
    <w:rsid w:val="00395AF3"/>
    <w:rsid w:val="00396B88"/>
    <w:rsid w:val="003A2223"/>
    <w:rsid w:val="003A2A0F"/>
    <w:rsid w:val="003A45A1"/>
    <w:rsid w:val="003A51DF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6EED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03D1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5ECA"/>
    <w:rsid w:val="00437447"/>
    <w:rsid w:val="004374E6"/>
    <w:rsid w:val="00437610"/>
    <w:rsid w:val="00437F19"/>
    <w:rsid w:val="00441292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00D"/>
    <w:rsid w:val="0049026C"/>
    <w:rsid w:val="0049200A"/>
    <w:rsid w:val="004927DA"/>
    <w:rsid w:val="00492BC5"/>
    <w:rsid w:val="00492D58"/>
    <w:rsid w:val="004932E3"/>
    <w:rsid w:val="00493C50"/>
    <w:rsid w:val="00495F55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3697"/>
    <w:rsid w:val="004C3898"/>
    <w:rsid w:val="004C504D"/>
    <w:rsid w:val="004C6DFE"/>
    <w:rsid w:val="004D04F7"/>
    <w:rsid w:val="004D36B1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4FA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2C6B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155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1A5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57F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235F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22E4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1698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DB0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BD7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BBD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5E6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160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6951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143F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55400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2E7A"/>
    <w:rsid w:val="00A94311"/>
    <w:rsid w:val="00A9442A"/>
    <w:rsid w:val="00A94666"/>
    <w:rsid w:val="00A9495A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77A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735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665B1"/>
    <w:rsid w:val="00B67A89"/>
    <w:rsid w:val="00B702F9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5EB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38CD"/>
    <w:rsid w:val="00BE4662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1FF3"/>
    <w:rsid w:val="00CC2011"/>
    <w:rsid w:val="00CC3EA0"/>
    <w:rsid w:val="00CC5E23"/>
    <w:rsid w:val="00CC7B45"/>
    <w:rsid w:val="00CD1188"/>
    <w:rsid w:val="00CD2ED1"/>
    <w:rsid w:val="00CD30CB"/>
    <w:rsid w:val="00CD337B"/>
    <w:rsid w:val="00CD6071"/>
    <w:rsid w:val="00CE0424"/>
    <w:rsid w:val="00CE335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E23"/>
    <w:rsid w:val="00D13135"/>
    <w:rsid w:val="00D1344F"/>
    <w:rsid w:val="00D13E4E"/>
    <w:rsid w:val="00D147CA"/>
    <w:rsid w:val="00D153AA"/>
    <w:rsid w:val="00D1599E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51F1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2D7"/>
    <w:rsid w:val="00D86C86"/>
    <w:rsid w:val="00D86CA3"/>
    <w:rsid w:val="00D871CE"/>
    <w:rsid w:val="00D87238"/>
    <w:rsid w:val="00D878F0"/>
    <w:rsid w:val="00D91055"/>
    <w:rsid w:val="00D913DD"/>
    <w:rsid w:val="00D9196D"/>
    <w:rsid w:val="00D92495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54F"/>
    <w:rsid w:val="00DF02B2"/>
    <w:rsid w:val="00DF0B6E"/>
    <w:rsid w:val="00DF15E0"/>
    <w:rsid w:val="00DF1C34"/>
    <w:rsid w:val="00DF306A"/>
    <w:rsid w:val="00DF37A0"/>
    <w:rsid w:val="00DF3825"/>
    <w:rsid w:val="00DF5C56"/>
    <w:rsid w:val="00DF6662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96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AEA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BC7"/>
    <w:rsid w:val="00F24E3B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3FC5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2BC5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622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5F"/>
    <w:rsid w:val="00FC05EC"/>
    <w:rsid w:val="00FC0873"/>
    <w:rsid w:val="00FC129A"/>
    <w:rsid w:val="00FC3C30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2AB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24BC7"/>
  </w:style>
  <w:style w:type="table" w:customStyle="1" w:styleId="TableGrid2">
    <w:name w:val="Table Grid2"/>
    <w:basedOn w:val="TableNormal"/>
    <w:next w:val="TableGrid"/>
    <w:rsid w:val="00F24BC7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F24BC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F24BC7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F24BC7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93C50"/>
  </w:style>
  <w:style w:type="table" w:customStyle="1" w:styleId="TableGrid3">
    <w:name w:val="Table Grid3"/>
    <w:basedOn w:val="TableNormal"/>
    <w:next w:val="TableGrid"/>
    <w:rsid w:val="00493C50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F4DFC"/>
  </w:style>
  <w:style w:type="table" w:customStyle="1" w:styleId="TableGrid4">
    <w:name w:val="Table Grid4"/>
    <w:basedOn w:val="TableNormal"/>
    <w:next w:val="TableGrid"/>
    <w:rsid w:val="002F4DFC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0F4685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Docs\R3-18688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purl.org/dc/elements/1.1/"/>
    <ds:schemaRef ds:uri="7789c8df-cd92-43c1-8a83-195dbc0f0a0a"/>
    <ds:schemaRef ds:uri="http://purl.org/dc/terms/"/>
    <ds:schemaRef ds:uri="http://schemas.microsoft.com/sharepoint/v4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8b2df90-05d3-4030-90d4-c9feeb4a1cd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16E1F71-0B6B-43FB-8AFA-FE3CD265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71</TotalTime>
  <Pages>2</Pages>
  <Words>725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13</cp:revision>
  <cp:lastPrinted>2008-01-31T06:09:00Z</cp:lastPrinted>
  <dcterms:created xsi:type="dcterms:W3CDTF">2019-02-14T09:52:00Z</dcterms:created>
  <dcterms:modified xsi:type="dcterms:W3CDTF">2019-02-15T21:07:00Z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